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C064A7" w:rsidRPr="00EC0C5E" w:rsidTr="00B337EF">
        <w:tc>
          <w:tcPr>
            <w:tcW w:w="9747" w:type="dxa"/>
          </w:tcPr>
          <w:p w:rsidR="00C064A7" w:rsidRPr="00EC0C5E" w:rsidRDefault="00C064A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064A7" w:rsidRPr="00EC0C5E" w:rsidRDefault="00C064A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064A7" w:rsidRPr="00EC0C5E" w:rsidRDefault="00C064A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C064A7" w:rsidRPr="00EC0C5E" w:rsidRDefault="00C064A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C064A7" w:rsidRDefault="00C064A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EC0C5E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C064A7" w:rsidRPr="00EC0C5E" w:rsidRDefault="00C064A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C064A7" w:rsidRPr="005426E8" w:rsidRDefault="00C064A7" w:rsidP="005426E8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26E8">
              <w:rPr>
                <w:rFonts w:ascii="Times New Roman" w:hAnsi="Times New Roman"/>
                <w:sz w:val="28"/>
                <w:szCs w:val="28"/>
              </w:rPr>
              <w:t>от 05.05.2025 №  35</w:t>
            </w:r>
          </w:p>
          <w:p w:rsidR="00C064A7" w:rsidRPr="00EC0C5E" w:rsidRDefault="00C064A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C064A7" w:rsidRPr="00EC0C5E" w:rsidRDefault="00C064A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C064A7" w:rsidRPr="00EC0C5E" w:rsidRDefault="00C064A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C064A7" w:rsidRPr="00EC0C5E" w:rsidRDefault="00C064A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C064A7" w:rsidRPr="00EC0C5E" w:rsidRDefault="00C064A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C064A7" w:rsidRPr="00EC0C5E" w:rsidRDefault="00C064A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C064A7" w:rsidRDefault="00C064A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64A7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64A7" w:rsidRPr="00314210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C064A7" w:rsidRPr="00314210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C064A7" w:rsidRPr="00314210" w:rsidRDefault="00C064A7" w:rsidP="00414F37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210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314210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4210">
        <w:rPr>
          <w:rFonts w:ascii="Times New Roman" w:hAnsi="Times New Roman"/>
          <w:b/>
          <w:sz w:val="28"/>
          <w:szCs w:val="28"/>
        </w:rPr>
        <w:t>Глафировского сельского поселения Щербиновского района»</w:t>
      </w:r>
    </w:p>
    <w:p w:rsidR="00C064A7" w:rsidRDefault="00C064A7" w:rsidP="00414F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687"/>
        <w:gridCol w:w="1560"/>
        <w:gridCol w:w="1559"/>
        <w:gridCol w:w="1417"/>
        <w:gridCol w:w="1276"/>
        <w:gridCol w:w="1134"/>
        <w:gridCol w:w="142"/>
        <w:gridCol w:w="1276"/>
        <w:gridCol w:w="1417"/>
      </w:tblGrid>
      <w:tr w:rsidR="00C064A7" w:rsidRPr="00FA1FCF" w:rsidTr="004B58F4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надежности производимых (оказываемых) для потребителей коммунальных услуг </w:t>
            </w:r>
          </w:p>
        </w:tc>
      </w:tr>
      <w:tr w:rsidR="00C064A7" w:rsidRPr="00FA1FCF" w:rsidTr="004B58F4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объектов коммунальной инфраструктуры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C064A7" w:rsidRPr="00FA1FCF" w:rsidRDefault="00C064A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A7" w:rsidRPr="00FA1FCF" w:rsidRDefault="00C064A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1FCF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1: </w:t>
            </w:r>
          </w:p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64A7" w:rsidRPr="00FA1FCF" w:rsidTr="004B58F4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64A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C064A7" w:rsidRPr="00FA1FCF" w:rsidRDefault="00C064A7" w:rsidP="004B58F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высаженных насаждений (деревья, кустарники, цветы)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064A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064A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5: </w:t>
            </w:r>
          </w:p>
          <w:p w:rsidR="00C064A7" w:rsidRPr="00FA1FCF" w:rsidRDefault="00C064A7" w:rsidP="004B58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064A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C064A7" w:rsidRPr="00FA1FCF" w:rsidRDefault="00C064A7" w:rsidP="004B58F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C064A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6:</w:t>
            </w:r>
          </w:p>
          <w:p w:rsidR="00C064A7" w:rsidRPr="00FA1FCF" w:rsidRDefault="00C064A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C064A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C064A7" w:rsidRPr="00FA1FCF" w:rsidTr="004B58F4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7:</w:t>
            </w:r>
          </w:p>
          <w:p w:rsidR="00C064A7" w:rsidRPr="00FA1FCF" w:rsidRDefault="00C064A7" w:rsidP="004B58F4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A7" w:rsidRPr="00FA1FCF" w:rsidRDefault="00C064A7" w:rsidP="004B5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064A7" w:rsidRPr="00414F37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064A7" w:rsidRPr="00414F37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064A7" w:rsidRPr="00414F37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064A7" w:rsidRPr="00935992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C064A7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C064A7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муниципального 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>района</w:t>
      </w:r>
    </w:p>
    <w:p w:rsidR="00C064A7" w:rsidRPr="002C2593" w:rsidRDefault="00C064A7" w:rsidP="00414F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 xml:space="preserve">Краснодарского края     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C064A7" w:rsidRPr="002C2593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4A7" w:rsidRDefault="00C064A7" w:rsidP="00FD7872">
      <w:pPr>
        <w:spacing w:after="0" w:line="240" w:lineRule="auto"/>
      </w:pPr>
      <w:r>
        <w:separator/>
      </w:r>
    </w:p>
  </w:endnote>
  <w:endnote w:type="continuationSeparator" w:id="0">
    <w:p w:rsidR="00C064A7" w:rsidRDefault="00C064A7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4A7" w:rsidRDefault="00C064A7" w:rsidP="00FD7872">
      <w:pPr>
        <w:spacing w:after="0" w:line="240" w:lineRule="auto"/>
      </w:pPr>
      <w:r>
        <w:separator/>
      </w:r>
    </w:p>
  </w:footnote>
  <w:footnote w:type="continuationSeparator" w:id="0">
    <w:p w:rsidR="00C064A7" w:rsidRDefault="00C064A7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4A7" w:rsidRDefault="00C064A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4A7" w:rsidRDefault="00C064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4A7" w:rsidRDefault="00C064A7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064A7" w:rsidRDefault="00C064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0A3749"/>
    <w:rsid w:val="00130602"/>
    <w:rsid w:val="00220C75"/>
    <w:rsid w:val="002C2593"/>
    <w:rsid w:val="002C5A44"/>
    <w:rsid w:val="00314210"/>
    <w:rsid w:val="00330AE7"/>
    <w:rsid w:val="00342005"/>
    <w:rsid w:val="00357F56"/>
    <w:rsid w:val="00382C64"/>
    <w:rsid w:val="003C1E9D"/>
    <w:rsid w:val="003C5467"/>
    <w:rsid w:val="003E0C72"/>
    <w:rsid w:val="004041D0"/>
    <w:rsid w:val="00414F37"/>
    <w:rsid w:val="004261F8"/>
    <w:rsid w:val="00431C0D"/>
    <w:rsid w:val="0047064D"/>
    <w:rsid w:val="004A1C7F"/>
    <w:rsid w:val="004B58F4"/>
    <w:rsid w:val="004D68C3"/>
    <w:rsid w:val="004F6CD4"/>
    <w:rsid w:val="005426E8"/>
    <w:rsid w:val="005553ED"/>
    <w:rsid w:val="005740E2"/>
    <w:rsid w:val="005B601B"/>
    <w:rsid w:val="005E400B"/>
    <w:rsid w:val="005F2116"/>
    <w:rsid w:val="005F4DD4"/>
    <w:rsid w:val="006920C6"/>
    <w:rsid w:val="006A0681"/>
    <w:rsid w:val="007A362F"/>
    <w:rsid w:val="007A6967"/>
    <w:rsid w:val="007E0745"/>
    <w:rsid w:val="007F0F79"/>
    <w:rsid w:val="00823FD6"/>
    <w:rsid w:val="00830CA8"/>
    <w:rsid w:val="008506AC"/>
    <w:rsid w:val="0087046B"/>
    <w:rsid w:val="00870D2B"/>
    <w:rsid w:val="0088300D"/>
    <w:rsid w:val="00895FAC"/>
    <w:rsid w:val="00935992"/>
    <w:rsid w:val="009544F3"/>
    <w:rsid w:val="009764C6"/>
    <w:rsid w:val="009B3A99"/>
    <w:rsid w:val="009C0A0F"/>
    <w:rsid w:val="009E0431"/>
    <w:rsid w:val="009E5370"/>
    <w:rsid w:val="009F77CE"/>
    <w:rsid w:val="00A21DBB"/>
    <w:rsid w:val="00B17DC9"/>
    <w:rsid w:val="00B337EF"/>
    <w:rsid w:val="00B33FD1"/>
    <w:rsid w:val="00C064A7"/>
    <w:rsid w:val="00C2367A"/>
    <w:rsid w:val="00C71463"/>
    <w:rsid w:val="00C72DAE"/>
    <w:rsid w:val="00D321C3"/>
    <w:rsid w:val="00D340C8"/>
    <w:rsid w:val="00D52B85"/>
    <w:rsid w:val="00D87603"/>
    <w:rsid w:val="00DB6ED7"/>
    <w:rsid w:val="00E67CCA"/>
    <w:rsid w:val="00E70C4F"/>
    <w:rsid w:val="00E76438"/>
    <w:rsid w:val="00EC0C5E"/>
    <w:rsid w:val="00EF6F94"/>
    <w:rsid w:val="00F90564"/>
    <w:rsid w:val="00FA1FC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3</Pages>
  <Words>475</Words>
  <Characters>2708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28</cp:revision>
  <cp:lastPrinted>2025-06-03T11:18:00Z</cp:lastPrinted>
  <dcterms:created xsi:type="dcterms:W3CDTF">2019-08-19T13:15:00Z</dcterms:created>
  <dcterms:modified xsi:type="dcterms:W3CDTF">2025-06-04T08:22:00Z</dcterms:modified>
</cp:coreProperties>
</file>